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71183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71183">
              <w:rPr>
                <w:b/>
                <w:sz w:val="26"/>
                <w:szCs w:val="26"/>
                <w:lang w:val="en-US"/>
              </w:rPr>
              <w:t>203C_005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71183" w:rsidRDefault="00057FF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71183">
              <w:rPr>
                <w:b/>
                <w:sz w:val="26"/>
                <w:szCs w:val="26"/>
                <w:lang w:val="en-US"/>
              </w:rPr>
              <w:t>2079524</w:t>
            </w:r>
            <w:r w:rsidR="00C44B8B" w:rsidRPr="00B7118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94D18">
        <w:rPr>
          <w:b/>
          <w:sz w:val="26"/>
          <w:szCs w:val="26"/>
        </w:rPr>
        <w:t>(</w:t>
      </w:r>
      <w:r w:rsidR="001A3D7C" w:rsidRPr="001A3D7C">
        <w:rPr>
          <w:b/>
          <w:sz w:val="26"/>
          <w:szCs w:val="26"/>
        </w:rPr>
        <w:t>Оголовок ОГ7 3.407.1-143.8.30</w:t>
      </w:r>
      <w:r w:rsidR="00794D18">
        <w:rPr>
          <w:b/>
          <w:sz w:val="26"/>
          <w:szCs w:val="26"/>
        </w:rPr>
        <w:t>)</w:t>
      </w:r>
      <w:r w:rsidR="005A2B3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5A2B3E">
        <w:rPr>
          <w:b/>
          <w:sz w:val="26"/>
          <w:szCs w:val="26"/>
          <w:u w:val="single"/>
        </w:rPr>
        <w:t>203</w:t>
      </w:r>
      <w:r w:rsidR="00F115B9" w:rsidRPr="005A2B3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057E4B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794D18">
        <w:rPr>
          <w:sz w:val="24"/>
          <w:szCs w:val="24"/>
        </w:rPr>
        <w:t xml:space="preserve">характеристики </w:t>
      </w:r>
      <w:r w:rsidR="00D601A5" w:rsidRPr="00794D18">
        <w:rPr>
          <w:sz w:val="24"/>
          <w:szCs w:val="24"/>
        </w:rPr>
        <w:t>траверс</w:t>
      </w:r>
      <w:r w:rsidR="004F4E9E" w:rsidRPr="00794D18">
        <w:rPr>
          <w:sz w:val="24"/>
          <w:szCs w:val="24"/>
        </w:rPr>
        <w:t xml:space="preserve"> должны соответствовать </w:t>
      </w:r>
      <w:r w:rsidR="001759FB" w:rsidRPr="00794D18">
        <w:rPr>
          <w:sz w:val="24"/>
          <w:szCs w:val="24"/>
        </w:rPr>
        <w:t>требованиям</w:t>
      </w:r>
      <w:r w:rsidR="001759FB" w:rsidRPr="00794D18">
        <w:rPr>
          <w:color w:val="FF0000"/>
          <w:sz w:val="24"/>
          <w:szCs w:val="24"/>
        </w:rPr>
        <w:t> </w:t>
      </w:r>
      <w:bookmarkStart w:id="1" w:name="Поле4"/>
      <w:r w:rsidR="00057E4B" w:rsidRPr="00794D18">
        <w:rPr>
          <w:sz w:val="24"/>
          <w:szCs w:val="24"/>
        </w:rPr>
        <w:t>Типового проекта</w:t>
      </w:r>
      <w:r w:rsidR="00057FF9" w:rsidRPr="00794D18">
        <w:rPr>
          <w:sz w:val="24"/>
          <w:szCs w:val="24"/>
        </w:rPr>
        <w:t xml:space="preserve"> 3.407.1-143.8.30</w:t>
      </w:r>
      <w:r w:rsidR="0073431B" w:rsidRPr="00794D18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A2B3E" w:rsidRDefault="005A2B3E" w:rsidP="002B13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A2B3E" w:rsidRDefault="005A2B3E" w:rsidP="005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A2B3E" w:rsidRDefault="005A2B3E" w:rsidP="005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A2B3E" w:rsidRDefault="005A2B3E" w:rsidP="005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A2B3E" w:rsidRDefault="005A2B3E" w:rsidP="005A2B3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A2B3E" w:rsidRDefault="005A2B3E" w:rsidP="005A2B3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A2B3E" w:rsidRDefault="005A2B3E" w:rsidP="005A2B3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5A2B3E" w:rsidRDefault="002B1301" w:rsidP="005A2B3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94D18">
        <w:rPr>
          <w:sz w:val="24"/>
          <w:szCs w:val="24"/>
        </w:rPr>
        <w:t>Типового проекта 3.407.1-143.8.30</w:t>
      </w:r>
      <w:r w:rsidR="005A2B3E">
        <w:rPr>
          <w:sz w:val="26"/>
          <w:szCs w:val="26"/>
        </w:rPr>
        <w:t>;</w:t>
      </w:r>
    </w:p>
    <w:p w:rsidR="005A2B3E" w:rsidRDefault="005A2B3E" w:rsidP="005A2B3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A2B3E" w:rsidRDefault="005A2B3E" w:rsidP="005A2B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A2B3E" w:rsidRDefault="005A2B3E" w:rsidP="005A2B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A2B3E" w:rsidRDefault="005A2B3E" w:rsidP="005A2B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A2B3E" w:rsidRDefault="005A2B3E" w:rsidP="002B13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A2B3E" w:rsidRDefault="005A2B3E" w:rsidP="005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A2B3E" w:rsidRDefault="005A2B3E" w:rsidP="005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2B3E" w:rsidRDefault="005A2B3E" w:rsidP="002B13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A2B3E" w:rsidRDefault="005A2B3E" w:rsidP="005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A2B3E" w:rsidRDefault="005A2B3E" w:rsidP="005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2B3E" w:rsidRDefault="005A2B3E" w:rsidP="002B13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A2B3E" w:rsidRDefault="005A2B3E" w:rsidP="005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A2B3E" w:rsidRDefault="005A2B3E" w:rsidP="005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A2B3E" w:rsidRDefault="005A2B3E" w:rsidP="005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A2B3E" w:rsidRDefault="005A2B3E" w:rsidP="005A2B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A2B3E" w:rsidRDefault="005A2B3E" w:rsidP="005A2B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A2B3E" w:rsidRDefault="005A2B3E" w:rsidP="002B130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A2B3E" w:rsidRDefault="005A2B3E" w:rsidP="005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A2B3E" w:rsidRDefault="005A2B3E" w:rsidP="005A2B3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4ACF" w:rsidRDefault="00C24ACF">
      <w:r>
        <w:separator/>
      </w:r>
    </w:p>
  </w:endnote>
  <w:endnote w:type="continuationSeparator" w:id="0">
    <w:p w:rsidR="00C24ACF" w:rsidRDefault="00C24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4ACF" w:rsidRDefault="00C24ACF">
      <w:r>
        <w:separator/>
      </w:r>
    </w:p>
  </w:footnote>
  <w:footnote w:type="continuationSeparator" w:id="0">
    <w:p w:rsidR="00C24ACF" w:rsidRDefault="00C24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CF45EFA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FF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E4B"/>
    <w:rsid w:val="00057FBD"/>
    <w:rsid w:val="00057FF9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8A2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3D7C"/>
    <w:rsid w:val="001A5D99"/>
    <w:rsid w:val="001A7121"/>
    <w:rsid w:val="001A7AC6"/>
    <w:rsid w:val="001B0BB9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4626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1301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098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5DDD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B3E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D18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1CFF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4214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22E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115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880"/>
    <w:rsid w:val="00B67197"/>
    <w:rsid w:val="00B71096"/>
    <w:rsid w:val="00B71183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ACF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3C47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C1F45F-3BD6-454C-8735-C6205A062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4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167FA-E671-43FC-8EA5-EFB03F09E5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5324296-B4A2-42C5-AC3A-12927BB1A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DACD30-5867-45B4-8BD6-9C0EB7FC4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95F294-78B3-476B-8706-2AB16A24B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35</TotalTime>
  <Pages>1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2010-09-30T14:29:00Z</cp:lastPrinted>
  <dcterms:created xsi:type="dcterms:W3CDTF">2015-05-18T09:29:00Z</dcterms:created>
  <dcterms:modified xsi:type="dcterms:W3CDTF">2015-09-24T09:33:00Z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